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6105A" w14:textId="1FD2B1AA" w:rsidR="008B7052" w:rsidRDefault="00BD6661" w:rsidP="008B7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Alice </w:t>
      </w:r>
      <w:proofErr w:type="spellStart"/>
      <w:proofErr w:type="gramStart"/>
      <w:r>
        <w:rPr>
          <w:rFonts w:cs="Times New Roman"/>
          <w:szCs w:val="24"/>
          <w:u w:val="single"/>
        </w:rPr>
        <w:t>St.GEORGE</w:t>
      </w:r>
      <w:proofErr w:type="spellEnd"/>
      <w:proofErr w:type="gramEnd"/>
      <w:r>
        <w:rPr>
          <w:rFonts w:cs="Times New Roman"/>
          <w:szCs w:val="24"/>
        </w:rPr>
        <w:t xml:space="preserve">       </w:t>
      </w:r>
      <w:r w:rsidR="00984823">
        <w:rPr>
          <w:rFonts w:cs="Times New Roman"/>
          <w:szCs w:val="24"/>
        </w:rPr>
        <w:t>(fl.1490)</w:t>
      </w:r>
    </w:p>
    <w:p w14:paraId="3C73EDAF" w14:textId="77777777" w:rsidR="00984823" w:rsidRDefault="00984823" w:rsidP="008B7052">
      <w:pPr>
        <w:pStyle w:val="NoSpacing"/>
        <w:rPr>
          <w:rFonts w:cs="Times New Roman"/>
          <w:szCs w:val="24"/>
        </w:rPr>
      </w:pPr>
    </w:p>
    <w:p w14:paraId="228F4DAB" w14:textId="77777777" w:rsidR="00984823" w:rsidRDefault="00984823" w:rsidP="008B7052">
      <w:pPr>
        <w:pStyle w:val="NoSpacing"/>
        <w:rPr>
          <w:rFonts w:cs="Times New Roman"/>
          <w:szCs w:val="24"/>
        </w:rPr>
      </w:pPr>
    </w:p>
    <w:p w14:paraId="0C817B71" w14:textId="5A2DC4FD" w:rsidR="00984823" w:rsidRDefault="00984823" w:rsidP="008B7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John </w:t>
      </w:r>
      <w:proofErr w:type="spellStart"/>
      <w:proofErr w:type="gramStart"/>
      <w:r>
        <w:rPr>
          <w:rFonts w:cs="Times New Roman"/>
          <w:szCs w:val="24"/>
        </w:rPr>
        <w:t>Rotherham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d.1492)(q.v.) and his wife, Alice(q.v.).   (H.P. p.726)</w:t>
      </w:r>
    </w:p>
    <w:p w14:paraId="5C376F81" w14:textId="146D0E26" w:rsidR="00984823" w:rsidRDefault="00984823" w:rsidP="008B7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Thomas </w:t>
      </w:r>
      <w:proofErr w:type="spellStart"/>
      <w:proofErr w:type="gramStart"/>
      <w:r>
        <w:rPr>
          <w:rFonts w:cs="Times New Roman"/>
          <w:szCs w:val="24"/>
        </w:rPr>
        <w:t>St.George</w:t>
      </w:r>
      <w:proofErr w:type="spellEnd"/>
      <w:proofErr w:type="gramEnd"/>
      <w:r>
        <w:rPr>
          <w:rFonts w:cs="Times New Roman"/>
          <w:szCs w:val="24"/>
        </w:rPr>
        <w:t xml:space="preserve"> of Hatley.   (ibid.)</w:t>
      </w:r>
    </w:p>
    <w:p w14:paraId="2D3E2DDC" w14:textId="77777777" w:rsidR="00984823" w:rsidRDefault="00984823" w:rsidP="008B7052">
      <w:pPr>
        <w:pStyle w:val="NoSpacing"/>
        <w:rPr>
          <w:rFonts w:cs="Times New Roman"/>
          <w:szCs w:val="24"/>
        </w:rPr>
      </w:pPr>
    </w:p>
    <w:p w14:paraId="4772116D" w14:textId="77777777" w:rsidR="00984823" w:rsidRDefault="00984823" w:rsidP="008B7052">
      <w:pPr>
        <w:pStyle w:val="NoSpacing"/>
        <w:rPr>
          <w:rFonts w:cs="Times New Roman"/>
          <w:szCs w:val="24"/>
        </w:rPr>
      </w:pPr>
    </w:p>
    <w:p w14:paraId="483581B4" w14:textId="246037E5" w:rsidR="00984823" w:rsidRPr="00BD6661" w:rsidRDefault="00984823" w:rsidP="008B7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2023</w:t>
      </w:r>
    </w:p>
    <w:p w14:paraId="7CAC6A4F" w14:textId="7F14A041" w:rsidR="00F47658" w:rsidRPr="00F47658" w:rsidRDefault="00F47658" w:rsidP="00551C38">
      <w:pPr>
        <w:pStyle w:val="NoSpacing"/>
        <w:rPr>
          <w:rFonts w:cs="Times New Roman"/>
          <w:szCs w:val="24"/>
        </w:rPr>
      </w:pPr>
    </w:p>
    <w:sectPr w:rsidR="00F47658" w:rsidRPr="00F476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5361E" w14:textId="77777777" w:rsidR="00551C38" w:rsidRDefault="00551C38" w:rsidP="009139A6">
      <w:r>
        <w:separator/>
      </w:r>
    </w:p>
  </w:endnote>
  <w:endnote w:type="continuationSeparator" w:id="0">
    <w:p w14:paraId="011FB63C" w14:textId="77777777" w:rsidR="00551C38" w:rsidRDefault="00551C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03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DA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EF7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1B9E" w14:textId="77777777" w:rsidR="00551C38" w:rsidRDefault="00551C38" w:rsidP="009139A6">
      <w:r>
        <w:separator/>
      </w:r>
    </w:p>
  </w:footnote>
  <w:footnote w:type="continuationSeparator" w:id="0">
    <w:p w14:paraId="76D94A73" w14:textId="77777777" w:rsidR="00551C38" w:rsidRDefault="00551C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8A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19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E0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38"/>
    <w:rsid w:val="000666E0"/>
    <w:rsid w:val="002510B7"/>
    <w:rsid w:val="00551C38"/>
    <w:rsid w:val="005C130B"/>
    <w:rsid w:val="007D0342"/>
    <w:rsid w:val="00826F5C"/>
    <w:rsid w:val="008B7052"/>
    <w:rsid w:val="009139A6"/>
    <w:rsid w:val="009448BB"/>
    <w:rsid w:val="00947624"/>
    <w:rsid w:val="00984823"/>
    <w:rsid w:val="00A3176C"/>
    <w:rsid w:val="00AE65F8"/>
    <w:rsid w:val="00BA00AB"/>
    <w:rsid w:val="00BD6661"/>
    <w:rsid w:val="00CB4ED9"/>
    <w:rsid w:val="00EB3209"/>
    <w:rsid w:val="00F41096"/>
    <w:rsid w:val="00F4765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BAE8E"/>
  <w15:chartTrackingRefBased/>
  <w15:docId w15:val="{E60109E4-2B65-4293-BB78-3977908D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119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2023-07-14T15:24:00Z</dcterms:created>
  <dcterms:modified xsi:type="dcterms:W3CDTF">2023-07-14T17:55:00Z</dcterms:modified>
</cp:coreProperties>
</file>